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066E09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50870540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2C6D67" w:rsidRDefault="002C6D67"/>
    <w:p w:rsidR="003B2D51" w:rsidRDefault="003B2D51"/>
    <w:tbl>
      <w:tblPr>
        <w:tblStyle w:val="TableGrid"/>
        <w:tblW w:w="10490" w:type="dxa"/>
        <w:tblInd w:w="-572" w:type="dxa"/>
        <w:tblLook w:val="04A0" w:firstRow="1" w:lastRow="0" w:firstColumn="1" w:lastColumn="0" w:noHBand="0" w:noVBand="1"/>
      </w:tblPr>
      <w:tblGrid>
        <w:gridCol w:w="2268"/>
        <w:gridCol w:w="8222"/>
      </w:tblGrid>
      <w:tr w:rsidR="002A17D3" w:rsidRPr="002A17D3" w:rsidTr="00C3388D">
        <w:trPr>
          <w:trHeight w:val="535"/>
        </w:trPr>
        <w:tc>
          <w:tcPr>
            <w:tcW w:w="10490" w:type="dxa"/>
            <w:gridSpan w:val="2"/>
            <w:vAlign w:val="center"/>
          </w:tcPr>
          <w:p w:rsidR="002A17D3" w:rsidRPr="002A17D3" w:rsidRDefault="00693268" w:rsidP="0012594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Thursday 14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25947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C3388D">
        <w:trPr>
          <w:trHeight w:val="1265"/>
        </w:trPr>
        <w:tc>
          <w:tcPr>
            <w:tcW w:w="2268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7E32D2" w:rsidRPr="002A17D3" w:rsidRDefault="007E32D2" w:rsidP="007E32D2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0105E63">
                  <wp:extent cx="749935" cy="56070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2C6D67" w:rsidRPr="002A17D3" w:rsidTr="00E30762">
        <w:trPr>
          <w:trHeight w:val="2407"/>
        </w:trPr>
        <w:tc>
          <w:tcPr>
            <w:tcW w:w="2268" w:type="dxa"/>
          </w:tcPr>
          <w:p w:rsidR="002C6D67" w:rsidRDefault="002C6D67" w:rsidP="002C6D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10.00am</w:t>
            </w:r>
          </w:p>
          <w:p w:rsidR="00E30762" w:rsidRDefault="00E30762" w:rsidP="002C6D67">
            <w:pPr>
              <w:rPr>
                <w:rFonts w:ascii="Comic Sans MS" w:hAnsi="Comic Sans MS"/>
                <w:b/>
                <w:sz w:val="24"/>
              </w:rPr>
            </w:pPr>
          </w:p>
          <w:p w:rsidR="00D85B2C" w:rsidRDefault="00E30762" w:rsidP="00E30762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AA1B80A">
                  <wp:extent cx="1200785" cy="78676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85" cy="78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85B2C" w:rsidRPr="002A17D3" w:rsidRDefault="00D85B2C" w:rsidP="00D85B2C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D85B2C" w:rsidRPr="00D85B2C" w:rsidRDefault="002F66C4" w:rsidP="00D85B2C">
            <w:pPr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Comprehension</w:t>
            </w:r>
            <w:r w:rsidR="00D85B2C" w:rsidRPr="00D85B2C">
              <w:rPr>
                <w:rFonts w:ascii="Comic Sans MS" w:hAnsi="Comic Sans MS"/>
                <w:color w:val="0070C0"/>
                <w:sz w:val="24"/>
                <w:szCs w:val="24"/>
                <w:u w:val="single"/>
              </w:rPr>
              <w:t xml:space="preserve"> </w:t>
            </w:r>
          </w:p>
          <w:p w:rsidR="00E30762" w:rsidRDefault="00E30762" w:rsidP="00E3076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This week’s reading comprehension is all about the London Marathon. </w:t>
            </w:r>
          </w:p>
          <w:p w:rsidR="00E30762" w:rsidRDefault="00E30762" w:rsidP="00E30762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Choose the 1 star, 2 star or 3 star level worksheet but make sure to choose a level which will stretch you. </w:t>
            </w:r>
          </w:p>
          <w:p w:rsidR="00E30762" w:rsidRDefault="00E30762" w:rsidP="00E30762">
            <w:pPr>
              <w:rPr>
                <w:rFonts w:ascii="Comic Sans MS" w:hAnsi="Comic Sans MS"/>
                <w:sz w:val="24"/>
              </w:rPr>
            </w:pPr>
          </w:p>
          <w:p w:rsidR="002C6D67" w:rsidRPr="00D85B2C" w:rsidRDefault="00E30762" w:rsidP="00E30762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Use the methods we have used in school such as skimming and scanning to help you find the answers to the questions quickly and carefully.</w:t>
            </w:r>
          </w:p>
        </w:tc>
      </w:tr>
      <w:tr w:rsidR="002C6D67" w:rsidRPr="002A17D3" w:rsidTr="00C3388D">
        <w:trPr>
          <w:trHeight w:val="990"/>
        </w:trPr>
        <w:tc>
          <w:tcPr>
            <w:tcW w:w="2268" w:type="dxa"/>
          </w:tcPr>
          <w:p w:rsidR="002C6D67" w:rsidRDefault="002C6D67" w:rsidP="002C6D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E30762" w:rsidRDefault="00E30762" w:rsidP="002C6D67">
            <w:pPr>
              <w:rPr>
                <w:rFonts w:ascii="Comic Sans MS" w:hAnsi="Comic Sans MS"/>
                <w:b/>
                <w:sz w:val="24"/>
              </w:rPr>
            </w:pPr>
          </w:p>
          <w:p w:rsidR="00E30762" w:rsidRDefault="00E30762" w:rsidP="002C6D67">
            <w:pPr>
              <w:rPr>
                <w:rFonts w:ascii="Comic Sans MS" w:hAnsi="Comic Sans MS"/>
                <w:b/>
                <w:sz w:val="24"/>
              </w:rPr>
            </w:pPr>
          </w:p>
          <w:p w:rsidR="001C7DA2" w:rsidRDefault="00E30762" w:rsidP="002C6D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C09DD55">
                  <wp:extent cx="1190625" cy="86548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109" cy="8687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C7DA2" w:rsidRPr="002A17D3" w:rsidRDefault="001C7DA2" w:rsidP="002C6D67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2C6D67" w:rsidRDefault="000B3101" w:rsidP="002C6D67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E30762" w:rsidRDefault="00E30762" w:rsidP="00E307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We are going to be using the SPAG learnt this week on conjunctions and prepositions to do our own writing today. </w:t>
            </w:r>
          </w:p>
          <w:p w:rsidR="00E30762" w:rsidRDefault="00E30762" w:rsidP="00E307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go at writing a description of your own animal. I have chosen a ladybird but we are going to take our inspiration from The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Hodgeheg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so when the sou</w:t>
            </w:r>
            <w:r w:rsidR="00066E09">
              <w:rPr>
                <w:rFonts w:ascii="Comic Sans MS" w:hAnsi="Comic Sans MS"/>
                <w:sz w:val="24"/>
                <w:szCs w:val="24"/>
              </w:rPr>
              <w:t xml:space="preserve">nds are muddled up, this is a </w:t>
            </w:r>
            <w:proofErr w:type="spellStart"/>
            <w:r w:rsidR="00066E09">
              <w:rPr>
                <w:rFonts w:ascii="Comic Sans MS" w:hAnsi="Comic Sans MS"/>
                <w:sz w:val="24"/>
                <w:szCs w:val="24"/>
              </w:rPr>
              <w:t>li</w:t>
            </w:r>
            <w:r>
              <w:rPr>
                <w:rFonts w:ascii="Comic Sans MS" w:hAnsi="Comic Sans MS"/>
                <w:sz w:val="24"/>
                <w:szCs w:val="24"/>
              </w:rPr>
              <w:t>dybird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. Have some fun with making your own animal name!</w:t>
            </w:r>
          </w:p>
          <w:p w:rsidR="00E30762" w:rsidRDefault="00E30762" w:rsidP="00E307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30762" w:rsidRDefault="00E30762" w:rsidP="00E307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Thursday 14</w:t>
            </w:r>
            <w:r w:rsidRPr="00E30762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May’ for today’s lesson and more detail about the activity to complete.</w:t>
            </w:r>
          </w:p>
          <w:p w:rsidR="00E30762" w:rsidRDefault="00E30762" w:rsidP="00E30762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30762" w:rsidRDefault="00E30762" w:rsidP="00E3076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Send your work to your teacher so we can see your wonderful writing. </w:t>
            </w:r>
          </w:p>
          <w:p w:rsidR="001C7DA2" w:rsidRPr="000B3101" w:rsidRDefault="00066E09" w:rsidP="00E30762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10" w:history="1">
              <w:r w:rsidR="00E30762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  <w:bookmarkStart w:id="0" w:name="_GoBack"/>
        <w:bookmarkEnd w:id="0"/>
      </w:tr>
      <w:tr w:rsidR="002F66C4" w:rsidRPr="002A17D3" w:rsidTr="00C3388D">
        <w:trPr>
          <w:trHeight w:val="980"/>
        </w:trPr>
        <w:tc>
          <w:tcPr>
            <w:tcW w:w="2268" w:type="dxa"/>
          </w:tcPr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  <w:p w:rsidR="002F66C4" w:rsidRPr="002A17D3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2F66C4" w:rsidRDefault="002F66C4" w:rsidP="002F66C4">
            <w:pPr>
              <w:rPr>
                <w:rFonts w:ascii="Comic Sans MS" w:hAnsi="Comic Sans MS"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color w:val="0070C0"/>
                <w:sz w:val="24"/>
                <w:u w:val="single"/>
              </w:rPr>
              <w:t>Maths</w:t>
            </w:r>
          </w:p>
          <w:p w:rsidR="002F66C4" w:rsidRDefault="002F66C4" w:rsidP="002F66C4">
            <w:pPr>
              <w:rPr>
                <w:rFonts w:ascii="Comic Sans MS" w:hAnsi="Comic Sans MS"/>
                <w:sz w:val="24"/>
              </w:rPr>
            </w:pPr>
            <w:r w:rsidRPr="00C719F8">
              <w:rPr>
                <w:rFonts w:ascii="Comic Sans MS" w:hAnsi="Comic Sans MS"/>
                <w:sz w:val="24"/>
              </w:rPr>
              <w:t xml:space="preserve">This week is all about compact and expanded addition. We have looked at this at school, so you will have to think back a few weeks. </w:t>
            </w:r>
          </w:p>
          <w:p w:rsidR="002F66C4" w:rsidRPr="00C719F8" w:rsidRDefault="002F66C4" w:rsidP="002F66C4">
            <w:pPr>
              <w:rPr>
                <w:rFonts w:ascii="Comic Sans MS" w:hAnsi="Comic Sans MS"/>
                <w:sz w:val="24"/>
              </w:rPr>
            </w:pPr>
          </w:p>
          <w:p w:rsidR="002F66C4" w:rsidRDefault="002F66C4" w:rsidP="002F66C4">
            <w:pPr>
              <w:rPr>
                <w:rFonts w:ascii="Comic Sans MS" w:hAnsi="Comic Sans MS"/>
                <w:sz w:val="24"/>
              </w:rPr>
            </w:pPr>
            <w:r w:rsidRPr="00C719F8">
              <w:rPr>
                <w:rFonts w:ascii="Comic Sans MS" w:hAnsi="Comic Sans MS"/>
                <w:sz w:val="24"/>
              </w:rPr>
              <w:t>There is a PowerPoint to help you and you MUST remember the place value work we did 2 weeks ago (partition the numbers) and also last week’s work adding and takeaways.</w:t>
            </w:r>
          </w:p>
          <w:p w:rsidR="002F66C4" w:rsidRPr="00C719F8" w:rsidRDefault="002F66C4" w:rsidP="002F66C4">
            <w:pPr>
              <w:rPr>
                <w:rFonts w:ascii="Comic Sans MS" w:hAnsi="Comic Sans MS"/>
                <w:sz w:val="24"/>
              </w:rPr>
            </w:pPr>
          </w:p>
          <w:p w:rsidR="002F66C4" w:rsidRPr="00F87EB9" w:rsidRDefault="002F66C4" w:rsidP="002F66C4">
            <w:pPr>
              <w:rPr>
                <w:sz w:val="24"/>
                <w:szCs w:val="24"/>
                <w:lang w:eastAsia="en-GB"/>
              </w:rPr>
            </w:pPr>
            <w:r w:rsidRPr="00F87EB9"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 xml:space="preserve">If </w:t>
            </w:r>
            <w:r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 xml:space="preserve">today’s work is a </w:t>
            </w:r>
            <w:r w:rsidRPr="00F87EB9"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>little hard, have a look at the extra help work in today’s folder. If this is still not helping please look at;</w:t>
            </w:r>
          </w:p>
          <w:p w:rsidR="002F66C4" w:rsidRPr="00F87EB9" w:rsidRDefault="00066E09" w:rsidP="002F66C4">
            <w:pPr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</w:pPr>
            <w:hyperlink r:id="rId11" w:history="1">
              <w:r w:rsidR="002F66C4" w:rsidRPr="00F87EB9">
                <w:rPr>
                  <w:rFonts w:ascii="Comic Sans MS" w:eastAsia="+mn-ea" w:hAnsi="Comic Sans MS" w:cs="+mn-cs"/>
                  <w:color w:val="000000"/>
                  <w:kern w:val="24"/>
                  <w:sz w:val="24"/>
                  <w:szCs w:val="24"/>
                  <w:u w:val="single"/>
                  <w:lang w:eastAsia="en-GB"/>
                </w:rPr>
                <w:t>https</w:t>
              </w:r>
            </w:hyperlink>
            <w:hyperlink r:id="rId12" w:history="1">
              <w:r w:rsidR="002F66C4" w:rsidRPr="00F87EB9">
                <w:rPr>
                  <w:rFonts w:ascii="Comic Sans MS" w:eastAsia="+mn-ea" w:hAnsi="Comic Sans MS" w:cs="+mn-cs"/>
                  <w:color w:val="000000"/>
                  <w:kern w:val="24"/>
                  <w:sz w:val="24"/>
                  <w:szCs w:val="24"/>
                  <w:u w:val="single"/>
                  <w:lang w:eastAsia="en-GB"/>
                </w:rPr>
                <w:t>://</w:t>
              </w:r>
            </w:hyperlink>
            <w:hyperlink r:id="rId13" w:history="1">
              <w:r w:rsidR="002F66C4" w:rsidRPr="00F87EB9">
                <w:rPr>
                  <w:rFonts w:ascii="Comic Sans MS" w:eastAsia="+mn-ea" w:hAnsi="Comic Sans MS" w:cs="+mn-cs"/>
                  <w:color w:val="000000"/>
                  <w:kern w:val="24"/>
                  <w:sz w:val="24"/>
                  <w:szCs w:val="24"/>
                  <w:u w:val="single"/>
                  <w:lang w:eastAsia="en-GB"/>
                </w:rPr>
                <w:t>www.splashlearn.com/addition-games</w:t>
              </w:r>
            </w:hyperlink>
          </w:p>
          <w:p w:rsidR="002F66C4" w:rsidRDefault="002F66C4" w:rsidP="002F66C4">
            <w:pPr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</w:pPr>
            <w:r w:rsidRPr="00F87EB9"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>Look at Addition Games for Grade three.</w:t>
            </w:r>
          </w:p>
          <w:p w:rsidR="002F66C4" w:rsidRPr="00525CF9" w:rsidRDefault="002F66C4" w:rsidP="002F66C4">
            <w:pPr>
              <w:rPr>
                <w:rFonts w:ascii="Comic Sans MS" w:hAnsi="Comic Sans MS"/>
                <w:color w:val="0070C0"/>
                <w:sz w:val="24"/>
              </w:rPr>
            </w:pPr>
            <w:r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 xml:space="preserve">If you find you are whizzing through and you need more of a challenge please log in to Oak Academy </w:t>
            </w:r>
            <w:hyperlink r:id="rId14" w:history="1">
              <w:r w:rsidRPr="00B37AB3">
                <w:rPr>
                  <w:rStyle w:val="Hyperlink"/>
                  <w:rFonts w:ascii="Comic Sans MS" w:eastAsia="+mn-ea" w:hAnsi="Comic Sans MS" w:cs="+mn-cs"/>
                  <w:kern w:val="24"/>
                  <w:sz w:val="24"/>
                  <w:szCs w:val="24"/>
                  <w:lang w:eastAsia="en-GB"/>
                </w:rPr>
                <w:t>https://www.thenational.academy/online-classroom</w:t>
              </w:r>
            </w:hyperlink>
            <w:r>
              <w:rPr>
                <w:rFonts w:ascii="Comic Sans MS" w:eastAsia="+mn-ea" w:hAnsi="Comic Sans MS" w:cs="+mn-cs"/>
                <w:color w:val="000000"/>
                <w:kern w:val="24"/>
                <w:sz w:val="24"/>
                <w:szCs w:val="24"/>
                <w:lang w:eastAsia="en-GB"/>
              </w:rPr>
              <w:t xml:space="preserve"> It may not link to this week’s objective but it will stretch you if you have got through today’s work quickly.</w:t>
            </w:r>
          </w:p>
        </w:tc>
      </w:tr>
      <w:tr w:rsidR="002F66C4" w:rsidRPr="002A17D3" w:rsidTr="00C3388D">
        <w:trPr>
          <w:trHeight w:val="835"/>
        </w:trPr>
        <w:tc>
          <w:tcPr>
            <w:tcW w:w="2268" w:type="dxa"/>
          </w:tcPr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  <w:p w:rsidR="002F66C4" w:rsidRPr="002A17D3" w:rsidRDefault="002F66C4" w:rsidP="002F66C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088F9FDE" wp14:editId="08F4B50F">
                  <wp:extent cx="743585" cy="743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2F66C4" w:rsidRPr="000B3101" w:rsidRDefault="002F66C4" w:rsidP="002F66C4">
            <w:pPr>
              <w:rPr>
                <w:rFonts w:ascii="Comic Sans MS" w:hAnsi="Comic Sans MS"/>
                <w:sz w:val="24"/>
              </w:rPr>
            </w:pPr>
            <w:r w:rsidRPr="00E46151">
              <w:rPr>
                <w:rFonts w:ascii="Comic Sans MS" w:hAnsi="Comic Sans MS" w:cs="Segoe UI"/>
                <w:b/>
                <w:sz w:val="24"/>
                <w:szCs w:val="24"/>
              </w:rPr>
              <w:t>One Minute Breathing</w:t>
            </w:r>
            <w:r w:rsidRPr="00E46151">
              <w:rPr>
                <w:rFonts w:ascii="Comic Sans MS" w:hAnsi="Comic Sans MS" w:cs="Segoe UI"/>
                <w:sz w:val="24"/>
                <w:szCs w:val="24"/>
              </w:rPr>
              <w:t xml:space="preserve">. Talk about an </w:t>
            </w:r>
            <w:hyperlink r:id="rId16" w:history="1">
              <w:r w:rsidRPr="00E46151">
                <w:rPr>
                  <w:rFonts w:ascii="Comic Sans MS" w:hAnsi="Comic Sans MS" w:cs="Segoe UI"/>
                  <w:sz w:val="24"/>
                  <w:szCs w:val="24"/>
                </w:rPr>
                <w:t xml:space="preserve">anxiety buster. </w:t>
              </w:r>
            </w:hyperlink>
            <w:r w:rsidRPr="00E46151">
              <w:rPr>
                <w:rFonts w:ascii="Comic Sans MS" w:hAnsi="Comic Sans MS" w:cs="Segoe UI"/>
                <w:sz w:val="24"/>
                <w:szCs w:val="24"/>
              </w:rPr>
              <w:t>This exercise can be done anywhere at any time, standing up or sitting down. Start by breathing in and out slowly. After a few seconds, practice the 4-4-4: Inhale for a count of four, hold for a count of four, then exhale for a count of four. Let the breath flow in and out effortlessly. Repeat four times</w:t>
            </w:r>
            <w:r w:rsidRPr="00E46151">
              <w:rPr>
                <w:rFonts w:ascii="Proxima Nova Regular" w:hAnsi="Proxima Nova Regular" w:cs="Segoe UI"/>
                <w:color w:val="2C2D30"/>
              </w:rPr>
              <w:t>.</w:t>
            </w:r>
          </w:p>
        </w:tc>
      </w:tr>
      <w:tr w:rsidR="002F66C4" w:rsidRPr="002A17D3" w:rsidTr="00C3388D">
        <w:trPr>
          <w:trHeight w:val="848"/>
        </w:trPr>
        <w:tc>
          <w:tcPr>
            <w:tcW w:w="2268" w:type="dxa"/>
          </w:tcPr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  <w:p w:rsidR="002F66C4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2ED2B6C6" wp14:editId="64BA97DA">
                  <wp:extent cx="1152525" cy="951230"/>
                  <wp:effectExtent l="0" t="0" r="9525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51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F66C4" w:rsidRPr="002A17D3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222" w:type="dxa"/>
          </w:tcPr>
          <w:p w:rsidR="002F66C4" w:rsidRDefault="002F66C4" w:rsidP="002F66C4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Computing</w:t>
            </w: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en-GB"/>
              </w:rPr>
            </w:pPr>
            <w:r w:rsidRPr="00233707">
              <w:rPr>
                <w:rFonts w:ascii="Comic Sans MS" w:hAnsi="Comic Sans MS"/>
                <w:noProof/>
                <w:sz w:val="24"/>
                <w:szCs w:val="24"/>
                <w:u w:val="single"/>
                <w:lang w:eastAsia="en-GB"/>
              </w:rPr>
              <w:t>Tinkering with data</w:t>
            </w: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u w:val="single"/>
                <w:lang w:eastAsia="en-GB"/>
              </w:rPr>
            </w:pP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>What is data? What does it tell us? Do we need computers to generate it ?</w:t>
            </w: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Well, put simply, data is information and when we see it in charts, we have to </w:t>
            </w:r>
            <w:r w:rsidRPr="00233707">
              <w:rPr>
                <w:rFonts w:ascii="Comic Sans MS" w:hAnsi="Comic Sans MS"/>
                <w:noProof/>
                <w:sz w:val="24"/>
                <w:szCs w:val="24"/>
                <w:highlight w:val="yellow"/>
                <w:lang w:eastAsia="en-GB"/>
              </w:rPr>
              <w:t>interpret</w:t>
            </w: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 what it means. When we interpret information, just like we do when we read, we ‘read between the lines’.</w:t>
            </w: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Use the ‘Data Interpretation Part 1’ powerpoint to see what you can interpret. There is also an activity on Page 1 of the ‘Year 3 statistics activity booklet’ – and even a little bit of ruler practice too. </w:t>
            </w: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</w:p>
          <w:p w:rsidR="002F66C4" w:rsidRDefault="002F66C4" w:rsidP="002F66C4">
            <w:pP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 xml:space="preserve">Just have a go at </w:t>
            </w:r>
            <w:r w:rsidRPr="005F008A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t>ONE</w:t>
            </w:r>
            <w:r>
              <w:rPr>
                <w:rFonts w:ascii="Comic Sans MS" w:hAnsi="Comic Sans MS"/>
                <w:noProof/>
                <w:sz w:val="24"/>
                <w:szCs w:val="24"/>
                <w:lang w:eastAsia="en-GB"/>
              </w:rPr>
              <w:t>. There is no need to print anything off. We’d love to see what you have done with your data. Please email your successes to us :</w:t>
            </w:r>
          </w:p>
          <w:p w:rsidR="002F66C4" w:rsidRPr="00C3388D" w:rsidRDefault="00066E09" w:rsidP="002F66C4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hyperlink r:id="rId18" w:history="1">
              <w:r w:rsidR="002F66C4" w:rsidRPr="002C7E3E">
                <w:rPr>
                  <w:rStyle w:val="Hyperlink"/>
                  <w:rFonts w:ascii="Comic Sans MS" w:hAnsi="Comic Sans MS"/>
                  <w:sz w:val="24"/>
                  <w:szCs w:val="24"/>
                </w:rPr>
                <w:t>ehowell@ or kjones@ or shurdman@thomasrussell-junior.staffs.sch.uk</w:t>
              </w:r>
            </w:hyperlink>
          </w:p>
        </w:tc>
      </w:tr>
      <w:tr w:rsidR="002F66C4" w:rsidRPr="002A17D3" w:rsidTr="00C3388D">
        <w:trPr>
          <w:trHeight w:val="833"/>
        </w:trPr>
        <w:tc>
          <w:tcPr>
            <w:tcW w:w="2268" w:type="dxa"/>
          </w:tcPr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2F66C4" w:rsidRDefault="002F66C4" w:rsidP="002F66C4">
            <w:pPr>
              <w:rPr>
                <w:rFonts w:ascii="Comic Sans MS" w:hAnsi="Comic Sans MS"/>
                <w:b/>
                <w:sz w:val="24"/>
              </w:rPr>
            </w:pPr>
          </w:p>
          <w:p w:rsidR="002F66C4" w:rsidRPr="002A17D3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656082CD" wp14:editId="4286CEEF">
                  <wp:extent cx="969645" cy="725170"/>
                  <wp:effectExtent l="0" t="0" r="190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2F66C4" w:rsidRDefault="002F66C4" w:rsidP="002F66C4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D85B2C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Daily Wellbeing </w:t>
            </w:r>
          </w:p>
          <w:p w:rsidR="002F66C4" w:rsidRPr="00693268" w:rsidRDefault="002F66C4" w:rsidP="002F66C4">
            <w:pPr>
              <w:rPr>
                <w:rFonts w:ascii="Comic Sans MS" w:hAnsi="Comic Sans MS"/>
                <w:sz w:val="24"/>
              </w:rPr>
            </w:pPr>
            <w:r w:rsidRPr="00693268">
              <w:rPr>
                <w:rFonts w:ascii="Comic Sans MS" w:hAnsi="Comic Sans MS"/>
                <w:sz w:val="24"/>
              </w:rPr>
              <w:t>Think back to yesterday’s wellbeing task.</w:t>
            </w:r>
          </w:p>
          <w:p w:rsidR="002F66C4" w:rsidRDefault="002F66C4" w:rsidP="002F66C4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</w:p>
          <w:p w:rsidR="002F66C4" w:rsidRDefault="002F66C4" w:rsidP="002F66C4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3Font_1"/>
                <w:sz w:val="24"/>
                <w:szCs w:val="24"/>
              </w:rPr>
            </w:pPr>
            <w:r>
              <w:rPr>
                <w:rFonts w:ascii="Comic Sans MS" w:eastAsiaTheme="minorHAnsi" w:hAnsi="Comic Sans MS" w:cs="T3Font_1"/>
                <w:sz w:val="24"/>
                <w:szCs w:val="24"/>
              </w:rPr>
              <w:t>Today d</w:t>
            </w:r>
            <w:r w:rsidRPr="00693268">
              <w:rPr>
                <w:rFonts w:ascii="Comic Sans MS" w:eastAsiaTheme="minorHAnsi" w:hAnsi="Comic Sans MS" w:cs="T3Font_1"/>
                <w:sz w:val="24"/>
                <w:szCs w:val="24"/>
              </w:rPr>
              <w:t>raw a strengths 'family tree' - either for your</w:t>
            </w:r>
            <w:r>
              <w:rPr>
                <w:rFonts w:ascii="Comic Sans MS" w:eastAsiaTheme="minorHAnsi" w:hAnsi="Comic Sans MS" w:cs="T3Font_1"/>
                <w:sz w:val="24"/>
                <w:szCs w:val="24"/>
              </w:rPr>
              <w:t xml:space="preserve"> </w:t>
            </w:r>
            <w:r w:rsidRPr="00693268">
              <w:rPr>
                <w:rFonts w:ascii="Comic Sans MS" w:eastAsiaTheme="minorHAnsi" w:hAnsi="Comic Sans MS" w:cs="T3Font_1"/>
                <w:sz w:val="24"/>
                <w:szCs w:val="24"/>
              </w:rPr>
              <w:t>family, or for your group of friends, your class or</w:t>
            </w:r>
            <w:r>
              <w:rPr>
                <w:rFonts w:ascii="Comic Sans MS" w:eastAsiaTheme="minorHAnsi" w:hAnsi="Comic Sans MS" w:cs="T3Font_1"/>
                <w:sz w:val="24"/>
                <w:szCs w:val="24"/>
              </w:rPr>
              <w:t xml:space="preserve"> </w:t>
            </w:r>
            <w:r w:rsidRPr="00693268">
              <w:rPr>
                <w:rFonts w:ascii="Comic Sans MS" w:eastAsiaTheme="minorHAnsi" w:hAnsi="Comic Sans MS" w:cs="T3Font_1"/>
                <w:sz w:val="24"/>
                <w:szCs w:val="24"/>
              </w:rPr>
              <w:t xml:space="preserve">your school. </w:t>
            </w:r>
          </w:p>
          <w:p w:rsidR="002F66C4" w:rsidRDefault="002F66C4" w:rsidP="002F66C4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3Font_1"/>
                <w:sz w:val="24"/>
                <w:szCs w:val="24"/>
              </w:rPr>
            </w:pPr>
          </w:p>
          <w:p w:rsidR="002F66C4" w:rsidRDefault="002F66C4" w:rsidP="002F66C4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T3Font_1"/>
                <w:sz w:val="24"/>
                <w:szCs w:val="24"/>
              </w:rPr>
            </w:pPr>
            <w:r w:rsidRPr="00693268">
              <w:rPr>
                <w:rFonts w:ascii="Comic Sans MS" w:eastAsiaTheme="minorHAnsi" w:hAnsi="Comic Sans MS" w:cs="T3Font_1"/>
                <w:sz w:val="24"/>
                <w:szCs w:val="24"/>
              </w:rPr>
              <w:t>Think about how the character</w:t>
            </w:r>
            <w:r>
              <w:rPr>
                <w:rFonts w:ascii="Comic Sans MS" w:eastAsiaTheme="minorHAnsi" w:hAnsi="Comic Sans MS" w:cs="T3Font_1"/>
                <w:sz w:val="24"/>
                <w:szCs w:val="24"/>
              </w:rPr>
              <w:t xml:space="preserve"> </w:t>
            </w:r>
            <w:r w:rsidRPr="00693268">
              <w:rPr>
                <w:rFonts w:ascii="Comic Sans MS" w:eastAsiaTheme="minorHAnsi" w:hAnsi="Comic Sans MS" w:cs="T3Font_1"/>
                <w:sz w:val="24"/>
                <w:szCs w:val="24"/>
              </w:rPr>
              <w:t>strengths you all have can help you overcome</w:t>
            </w:r>
            <w:r>
              <w:rPr>
                <w:rFonts w:ascii="Comic Sans MS" w:eastAsiaTheme="minorHAnsi" w:hAnsi="Comic Sans MS" w:cs="T3Font_1"/>
                <w:sz w:val="24"/>
                <w:szCs w:val="24"/>
              </w:rPr>
              <w:t xml:space="preserve"> </w:t>
            </w:r>
            <w:r w:rsidRPr="00693268">
              <w:rPr>
                <w:rFonts w:ascii="Comic Sans MS" w:eastAsiaTheme="minorHAnsi" w:hAnsi="Comic Sans MS" w:cs="T3Font_1"/>
                <w:sz w:val="24"/>
                <w:szCs w:val="24"/>
              </w:rPr>
              <w:t>challenges together.</w:t>
            </w:r>
          </w:p>
          <w:p w:rsidR="002F66C4" w:rsidRPr="00D85B2C" w:rsidRDefault="002F66C4" w:rsidP="002F66C4">
            <w:pPr>
              <w:autoSpaceDE w:val="0"/>
              <w:autoSpaceDN w:val="0"/>
              <w:adjustRightInd w:val="0"/>
              <w:jc w:val="right"/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eastAsiaTheme="minorHAnsi" w:hAnsi="Comic Sans MS" w:cs="T3Font_1"/>
                <w:noProof/>
                <w:lang w:eastAsia="en-GB"/>
              </w:rPr>
              <w:drawing>
                <wp:inline distT="0" distB="0" distL="0" distR="0" wp14:anchorId="48BD8635" wp14:editId="29D281DC">
                  <wp:extent cx="1009650" cy="733244"/>
                  <wp:effectExtent l="0" t="0" r="0" b="0"/>
                  <wp:docPr id="10" name="Picture 10" descr="C:\Users\kjones\AppData\Local\Microsoft\Windows\INetCache\Content.MSO\9240A1A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9240A1A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779" cy="746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66C4" w:rsidRPr="002A17D3" w:rsidTr="00C3388D">
        <w:trPr>
          <w:trHeight w:val="833"/>
        </w:trPr>
        <w:tc>
          <w:tcPr>
            <w:tcW w:w="2268" w:type="dxa"/>
          </w:tcPr>
          <w:p w:rsidR="002F66C4" w:rsidRPr="002A17D3" w:rsidRDefault="002F66C4" w:rsidP="002F66C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0BCCB043" wp14:editId="4692BDED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</w:tcPr>
          <w:p w:rsidR="002F66C4" w:rsidRPr="00C81818" w:rsidRDefault="002F66C4" w:rsidP="002F66C4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2F66C4" w:rsidRPr="00C81818" w:rsidRDefault="002F66C4" w:rsidP="002F66C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2F66C4" w:rsidRDefault="002F66C4" w:rsidP="002F66C4">
            <w:pP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look </w:t>
            </w:r>
            <w:r w:rsidRPr="00744B73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at</w:t>
            </w: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 </w:t>
            </w:r>
            <w:hyperlink r:id="rId22" w:history="1">
              <w:r w:rsidRPr="00B37AB3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https://www.oxfordowl.co.uk/for-home/find-a-book/library-page?view=image&amp;query=&amp;type=book&amp;age_group=Age+6-7&amp;level=&amp;level_select=&amp;book_type=&amp;series</w:t>
              </w:r>
            </w:hyperlink>
            <w:r w:rsidRPr="0095726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=</w:t>
            </w:r>
          </w:p>
          <w:p w:rsidR="002F66C4" w:rsidRPr="002A17D3" w:rsidRDefault="002F66C4" w:rsidP="002F66C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There are loads of FREE eBooks for you to choose to read on this website. Have a look!</w:t>
            </w:r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 Nova Regular">
    <w:altName w:val="Times New Roman"/>
    <w:charset w:val="00"/>
    <w:family w:val="auto"/>
    <w:pitch w:val="default"/>
  </w:font>
  <w:font w:name="T3Font_1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60448"/>
    <w:rsid w:val="00066E09"/>
    <w:rsid w:val="000B3101"/>
    <w:rsid w:val="00125947"/>
    <w:rsid w:val="001C7DA2"/>
    <w:rsid w:val="001D1250"/>
    <w:rsid w:val="00255698"/>
    <w:rsid w:val="002A17D3"/>
    <w:rsid w:val="002C6D67"/>
    <w:rsid w:val="002F66C4"/>
    <w:rsid w:val="0035001C"/>
    <w:rsid w:val="003B2D51"/>
    <w:rsid w:val="0047380E"/>
    <w:rsid w:val="004F1FDD"/>
    <w:rsid w:val="00693268"/>
    <w:rsid w:val="00744B73"/>
    <w:rsid w:val="007E32D2"/>
    <w:rsid w:val="008612CD"/>
    <w:rsid w:val="00967D62"/>
    <w:rsid w:val="00987A61"/>
    <w:rsid w:val="00A11AE0"/>
    <w:rsid w:val="00B6181D"/>
    <w:rsid w:val="00BD3977"/>
    <w:rsid w:val="00C13FE9"/>
    <w:rsid w:val="00C3388D"/>
    <w:rsid w:val="00C746F5"/>
    <w:rsid w:val="00D85B2C"/>
    <w:rsid w:val="00E30762"/>
    <w:rsid w:val="00E4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4AA9079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plashlearn.com/addition-games" TargetMode="External"/><Relationship Id="rId18" Type="http://schemas.openxmlformats.org/officeDocument/2006/relationships/hyperlink" Target="mailto:ehowell@%20or%20kjones@%20or%20shurdman@thomasrussell-junior.staffs.sch.uk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hyperlink" Target="https://www.splashlearn.com/addition-games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s://www.psychologytoday.com/gb/blog/anxiety-zen/201405/22-quick-tips-change-your-anxiety-forever" TargetMode="External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www.splashlearn.com/addition-games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mailto:shurdman@%20or%20ehowell@%20or%20kjones@thomasrussell-junior.staffs.sch.uk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thenational.academy/online-classroom" TargetMode="External"/><Relationship Id="rId22" Type="http://schemas.openxmlformats.org/officeDocument/2006/relationships/hyperlink" Target="https://www.oxfordowl.co.uk/for-home/find-a-book/library-page?view=image&amp;query=&amp;type=book&amp;age_group=Age+6-7&amp;level=&amp;level_select=&amp;book_type=&amp;seri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257E99EE</Template>
  <TotalTime>11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5</cp:revision>
  <dcterms:created xsi:type="dcterms:W3CDTF">2020-05-04T12:01:00Z</dcterms:created>
  <dcterms:modified xsi:type="dcterms:W3CDTF">2020-05-13T09:23:00Z</dcterms:modified>
</cp:coreProperties>
</file>